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A59FF" w14:textId="35253C4C" w:rsidR="001D284F" w:rsidRDefault="00B11EC8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7086ED93" wp14:editId="5A6689A9">
            <wp:simplePos x="0" y="0"/>
            <wp:positionH relativeFrom="column">
              <wp:posOffset>4831715</wp:posOffset>
            </wp:positionH>
            <wp:positionV relativeFrom="paragraph">
              <wp:posOffset>33655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84F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33BD18F8" wp14:editId="1E0D8C15">
            <wp:simplePos x="0" y="0"/>
            <wp:positionH relativeFrom="column">
              <wp:posOffset>76200</wp:posOffset>
            </wp:positionH>
            <wp:positionV relativeFrom="paragraph">
              <wp:posOffset>147955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84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34E2C7" wp14:editId="1B0AE273">
                <wp:simplePos x="0" y="0"/>
                <wp:positionH relativeFrom="margin">
                  <wp:posOffset>883920</wp:posOffset>
                </wp:positionH>
                <wp:positionV relativeFrom="paragraph">
                  <wp:posOffset>-249555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5C1F34" w14:textId="77777777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32260328" w14:textId="77777777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753D345" w14:textId="3931CB02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9041E9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9041E9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DCF1AE" w14:textId="6085A1F2" w:rsidR="001D284F" w:rsidRPr="00915F55" w:rsidRDefault="009041E9" w:rsidP="009041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041E9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4E2C7" id="Rectángulo redondeado 2" o:spid="_x0000_s1026" style="position:absolute;margin-left:69.6pt;margin-top:-19.6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NpPVu3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5D5C1F34" w14:textId="77777777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32260328" w14:textId="77777777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753D345" w14:textId="3931CB02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9041E9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9041E9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DCF1AE" w14:textId="6085A1F2" w:rsidR="001D284F" w:rsidRPr="00915F55" w:rsidRDefault="009041E9" w:rsidP="009041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041E9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6A256D6" w14:textId="6137997A" w:rsidR="001D284F" w:rsidRDefault="001D284F" w:rsidP="00530FAB"/>
    <w:p w14:paraId="5ADD523E" w14:textId="77777777" w:rsidR="001D284F" w:rsidRDefault="001D284F" w:rsidP="00530FAB"/>
    <w:p w14:paraId="4615B682" w14:textId="1CEA12BB" w:rsidR="00530FAB" w:rsidRDefault="008A4AC6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9B204" wp14:editId="066DB290">
                <wp:simplePos x="0" y="0"/>
                <wp:positionH relativeFrom="column">
                  <wp:posOffset>-89535</wp:posOffset>
                </wp:positionH>
                <wp:positionV relativeFrom="paragraph">
                  <wp:posOffset>229235</wp:posOffset>
                </wp:positionV>
                <wp:extent cx="5882640" cy="899160"/>
                <wp:effectExtent l="0" t="0" r="22860" b="152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8991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AE676E" w14:textId="77777777" w:rsidR="00CE3386" w:rsidRPr="0057034D" w:rsidRDefault="008A4AC6" w:rsidP="00CE33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8F0B08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8D0737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6F3EAF9C" w14:textId="7B350930" w:rsidR="008A4AC6" w:rsidRPr="0057034D" w:rsidRDefault="008D0737" w:rsidP="00CE33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CONSEJO </w:t>
                            </w:r>
                            <w:r w:rsidR="004A41AA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 FACULTAD</w:t>
                            </w:r>
                          </w:p>
                          <w:bookmarkStart w:id="0" w:name="Lista"/>
                          <w:p w14:paraId="50B3145B" w14:textId="0BB1FF2E" w:rsidR="001D284F" w:rsidRPr="0057034D" w:rsidRDefault="001D284F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 de Lista</w:t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E9B204" id="_x0000_s1027" style="position:absolute;margin-left:-7.05pt;margin-top:18.05pt;width:463.2pt;height:7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" filled="f" strokecolor="black [3213]" strokeweight="1pt">
                <v:stroke joinstyle="miter"/>
                <v:textbox inset="0,2mm,0,0">
                  <w:txbxContent>
                    <w:p w14:paraId="3CAE676E" w14:textId="77777777" w:rsidR="00CE3386" w:rsidRPr="0057034D" w:rsidRDefault="008A4AC6" w:rsidP="00CE338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8F0B08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8D0737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6F3EAF9C" w14:textId="7B350930" w:rsidR="008A4AC6" w:rsidRPr="0057034D" w:rsidRDefault="008D0737" w:rsidP="00CE338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CONSEJO </w:t>
                      </w:r>
                      <w:r w:rsidR="004A41AA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 FACULTAD</w:t>
                      </w:r>
                    </w:p>
                    <w:bookmarkStart w:id="1" w:name="Lista"/>
                    <w:p w14:paraId="50B3145B" w14:textId="0BB1FF2E" w:rsidR="001D284F" w:rsidRPr="0057034D" w:rsidRDefault="001D284F" w:rsidP="008A4AC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 de Lista</w:t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14:paraId="4A078413" w14:textId="77777777" w:rsidR="00201B58" w:rsidRDefault="00201B58" w:rsidP="00530FAB"/>
    <w:p w14:paraId="1D62A77E" w14:textId="77777777" w:rsidR="00931363" w:rsidRDefault="00201B58" w:rsidP="00201B58">
      <w:pPr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98CE202" w14:textId="77777777" w:rsidR="001D7566" w:rsidRDefault="001D7566" w:rsidP="003D44F2">
      <w:pPr>
        <w:spacing w:after="0"/>
        <w:jc w:val="center"/>
        <w:rPr>
          <w:rFonts w:ascii="Utsaah" w:hAnsi="Utsaah" w:cs="Utsaah"/>
          <w:b/>
          <w:sz w:val="36"/>
        </w:rPr>
      </w:pPr>
    </w:p>
    <w:p w14:paraId="6E7B1C34" w14:textId="77777777" w:rsidR="00AD17BC" w:rsidRPr="0009003F" w:rsidRDefault="00AD17BC" w:rsidP="003D44F2">
      <w:pPr>
        <w:spacing w:after="0"/>
        <w:jc w:val="center"/>
        <w:rPr>
          <w:rFonts w:ascii="Utsaah" w:hAnsi="Utsaah" w:cs="Utsaah"/>
          <w:b/>
          <w:sz w:val="16"/>
          <w:szCs w:val="16"/>
        </w:rPr>
      </w:pPr>
    </w:p>
    <w:p w14:paraId="0CC7424B" w14:textId="7CAC0650" w:rsidR="00D74329" w:rsidRPr="0057034D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7034D">
        <w:rPr>
          <w:rFonts w:ascii="Arial" w:hAnsi="Arial" w:cs="Arial"/>
          <w:b/>
          <w:sz w:val="24"/>
          <w:szCs w:val="24"/>
        </w:rPr>
        <w:t>DECLARACIÓN JURADA</w:t>
      </w:r>
    </w:p>
    <w:p w14:paraId="6273CF34" w14:textId="0EFC4EB0" w:rsidR="00D74329" w:rsidRDefault="00D74329" w:rsidP="003D44F2">
      <w:pPr>
        <w:spacing w:after="0"/>
        <w:jc w:val="center"/>
        <w:rPr>
          <w:rFonts w:ascii="Utsaah" w:hAnsi="Utsaah" w:cs="Utsaah"/>
          <w:sz w:val="28"/>
        </w:rPr>
      </w:pPr>
      <w:r w:rsidRPr="0057034D">
        <w:rPr>
          <w:rFonts w:ascii="Arial" w:hAnsi="Arial" w:cs="Arial"/>
          <w:b/>
          <w:sz w:val="24"/>
          <w:szCs w:val="24"/>
        </w:rPr>
        <w:t>(Formato 0</w:t>
      </w:r>
      <w:r w:rsidR="00F202FD" w:rsidRPr="0057034D">
        <w:rPr>
          <w:rFonts w:ascii="Arial" w:hAnsi="Arial" w:cs="Arial"/>
          <w:b/>
          <w:sz w:val="24"/>
          <w:szCs w:val="24"/>
        </w:rPr>
        <w:t>2</w:t>
      </w:r>
      <w:r w:rsidRPr="0057034D">
        <w:rPr>
          <w:rFonts w:ascii="Arial" w:hAnsi="Arial" w:cs="Arial"/>
          <w:b/>
          <w:sz w:val="24"/>
          <w:szCs w:val="24"/>
        </w:rPr>
        <w:t>)</w:t>
      </w:r>
      <w:r w:rsidR="002364C0" w:rsidRPr="0057034D">
        <w:rPr>
          <w:rFonts w:ascii="Arial" w:hAnsi="Arial" w:cs="Arial"/>
          <w:b/>
          <w:sz w:val="24"/>
          <w:szCs w:val="24"/>
        </w:rPr>
        <w:br/>
      </w:r>
    </w:p>
    <w:p w14:paraId="0FE0FB19" w14:textId="38736048" w:rsidR="00354DA9" w:rsidRPr="0057034D" w:rsidRDefault="00354DA9" w:rsidP="00354DA9">
      <w:pPr>
        <w:jc w:val="right"/>
        <w:rPr>
          <w:rFonts w:ascii="Arial" w:hAnsi="Arial" w:cs="Arial"/>
        </w:rPr>
      </w:pPr>
      <w:r w:rsidRPr="0057034D">
        <w:rPr>
          <w:rFonts w:ascii="Arial" w:hAnsi="Arial" w:cs="Arial"/>
        </w:rPr>
        <w:t>Ciudad Universitaria,</w:t>
      </w:r>
      <w:r w:rsidR="009041E9" w:rsidRPr="009041E9">
        <w:rPr>
          <w:rFonts w:ascii="Arial" w:hAnsi="Arial" w:cs="Arial"/>
        </w:rPr>
        <w:t xml:space="preserve"> </w:t>
      </w:r>
      <w:r w:rsidR="009041E9" w:rsidRPr="0057034D">
        <w:rPr>
          <w:rFonts w:ascii="Arial" w:hAnsi="Arial" w:cs="Arial"/>
        </w:rPr>
        <w:t>_____</w:t>
      </w:r>
      <w:r w:rsidR="00F00069" w:rsidRPr="0057034D">
        <w:rPr>
          <w:rFonts w:ascii="Arial" w:hAnsi="Arial" w:cs="Arial"/>
        </w:rPr>
        <w:t xml:space="preserve"> </w:t>
      </w:r>
      <w:r w:rsidR="005E4FA8" w:rsidRPr="0057034D">
        <w:rPr>
          <w:rFonts w:ascii="Arial" w:hAnsi="Arial" w:cs="Arial"/>
        </w:rPr>
        <w:t>de</w:t>
      </w:r>
      <w:r w:rsidR="00DB76B8" w:rsidRPr="0057034D">
        <w:rPr>
          <w:rFonts w:ascii="Arial" w:hAnsi="Arial" w:cs="Arial"/>
        </w:rPr>
        <w:t xml:space="preserve"> </w:t>
      </w:r>
      <w:r w:rsidR="002854FA" w:rsidRPr="0057034D">
        <w:rPr>
          <w:rFonts w:ascii="Arial" w:hAnsi="Arial" w:cs="Arial"/>
        </w:rPr>
        <w:t>______________</w:t>
      </w:r>
      <w:r w:rsidR="005E4FA8" w:rsidRPr="0057034D">
        <w:rPr>
          <w:rFonts w:ascii="Arial" w:hAnsi="Arial" w:cs="Arial"/>
        </w:rPr>
        <w:t>20</w:t>
      </w:r>
      <w:r w:rsidR="002B41C6" w:rsidRPr="0057034D">
        <w:rPr>
          <w:rFonts w:ascii="Arial" w:hAnsi="Arial" w:cs="Arial"/>
        </w:rPr>
        <w:t>2</w:t>
      </w:r>
      <w:r w:rsidR="009041E9">
        <w:rPr>
          <w:rFonts w:ascii="Arial" w:hAnsi="Arial" w:cs="Arial"/>
        </w:rPr>
        <w:t>4</w:t>
      </w:r>
    </w:p>
    <w:p w14:paraId="39FB3A17" w14:textId="788462B5" w:rsidR="006D6779" w:rsidRPr="0057034D" w:rsidRDefault="00F00069" w:rsidP="0057034D">
      <w:pPr>
        <w:spacing w:before="240" w:line="360" w:lineRule="auto"/>
        <w:jc w:val="both"/>
        <w:rPr>
          <w:rFonts w:ascii="Arial" w:hAnsi="Arial" w:cs="Arial"/>
          <w:b/>
        </w:rPr>
      </w:pPr>
      <w:r w:rsidRPr="0057034D">
        <w:rPr>
          <w:rFonts w:ascii="Arial" w:hAnsi="Arial" w:cs="Arial"/>
        </w:rPr>
        <w:t>Yo</w:t>
      </w:r>
      <w:r w:rsidR="00601CCB" w:rsidRPr="0057034D">
        <w:rPr>
          <w:rFonts w:ascii="Arial" w:hAnsi="Arial" w:cs="Arial"/>
        </w:rPr>
        <w:t>,</w:t>
      </w:r>
      <w:r w:rsidR="00F83C2E" w:rsidRPr="0057034D">
        <w:rPr>
          <w:rFonts w:ascii="Arial" w:hAnsi="Arial" w:cs="Arial"/>
        </w:rPr>
        <w:t xml:space="preserve"> </w:t>
      </w:r>
      <w:r w:rsidR="003D44F2" w:rsidRPr="0057034D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57034D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57034D">
        <w:rPr>
          <w:rFonts w:ascii="Arial" w:hAnsi="Arial" w:cs="Arial"/>
        </w:rPr>
        <w:t xml:space="preserve">, </w:t>
      </w:r>
      <w:bookmarkEnd w:id="2"/>
      <w:r w:rsidR="00084357" w:rsidRPr="0057034D">
        <w:rPr>
          <w:rFonts w:ascii="Arial" w:hAnsi="Arial" w:cs="Arial"/>
        </w:rPr>
        <w:fldChar w:fldCharType="begin"/>
      </w:r>
      <w:r w:rsidR="00084357" w:rsidRPr="0057034D">
        <w:rPr>
          <w:rFonts w:ascii="Arial" w:hAnsi="Arial" w:cs="Arial"/>
        </w:rPr>
        <w:instrText xml:space="preserve"> IF Sexo = "F" "identificada" "identificado" \* MERGEFORMAT </w:instrText>
      </w:r>
      <w:r w:rsidR="00084357" w:rsidRPr="0057034D">
        <w:rPr>
          <w:rFonts w:ascii="Arial" w:hAnsi="Arial" w:cs="Arial"/>
        </w:rPr>
        <w:fldChar w:fldCharType="separate"/>
      </w:r>
      <w:r w:rsidR="00084357" w:rsidRPr="0057034D">
        <w:rPr>
          <w:rFonts w:ascii="Arial" w:hAnsi="Arial" w:cs="Arial"/>
          <w:noProof/>
        </w:rPr>
        <w:t>identificado</w:t>
      </w:r>
      <w:r w:rsidR="00084357" w:rsidRPr="0057034D">
        <w:rPr>
          <w:rFonts w:ascii="Arial" w:hAnsi="Arial" w:cs="Arial"/>
        </w:rPr>
        <w:fldChar w:fldCharType="end"/>
      </w:r>
      <w:r w:rsidR="00601CCB" w:rsidRPr="0057034D">
        <w:rPr>
          <w:rFonts w:ascii="Arial" w:hAnsi="Arial" w:cs="Arial"/>
        </w:rPr>
        <w:t xml:space="preserve"> con </w:t>
      </w:r>
      <w:bookmarkStart w:id="3" w:name="_Hlk106095747"/>
      <w:r w:rsidR="006D6E04" w:rsidRPr="0057034D">
        <w:rPr>
          <w:rFonts w:ascii="Arial" w:hAnsi="Arial" w:cs="Arial"/>
          <w:b/>
          <w:color w:val="0000FF"/>
        </w:rPr>
        <w:t>Doc. Identidad y Número</w:t>
      </w:r>
      <w:bookmarkEnd w:id="3"/>
      <w:r w:rsidR="006D6E04" w:rsidRPr="0057034D">
        <w:rPr>
          <w:rFonts w:ascii="Arial" w:hAnsi="Arial" w:cs="Arial"/>
          <w:color w:val="0000FF"/>
        </w:rPr>
        <w:t xml:space="preserve"> </w:t>
      </w:r>
      <w:r w:rsidR="00601CCB" w:rsidRPr="0057034D">
        <w:rPr>
          <w:rFonts w:ascii="Arial" w:hAnsi="Arial" w:cs="Arial"/>
        </w:rPr>
        <w:t xml:space="preserve">y con código </w:t>
      </w:r>
      <w:r w:rsidR="00E13175" w:rsidRPr="0057034D">
        <w:rPr>
          <w:rFonts w:ascii="Arial" w:hAnsi="Arial" w:cs="Arial"/>
        </w:rPr>
        <w:t xml:space="preserve">de matrícula </w:t>
      </w:r>
      <w:r w:rsidR="0028232A" w:rsidRPr="0057034D">
        <w:rPr>
          <w:rFonts w:ascii="Arial" w:hAnsi="Arial" w:cs="Arial"/>
        </w:rPr>
        <w:t>N.º</w:t>
      </w:r>
      <w:r w:rsidR="00315481" w:rsidRPr="0057034D">
        <w:rPr>
          <w:rFonts w:ascii="Arial" w:hAnsi="Arial" w:cs="Arial"/>
        </w:rPr>
        <w:t> </w:t>
      </w:r>
      <w:r w:rsidR="00601CCB" w:rsidRPr="0057034D">
        <w:rPr>
          <w:rFonts w:ascii="Arial" w:hAnsi="Arial" w:cs="Arial"/>
          <w:b/>
          <w:i/>
          <w:color w:val="0000FF"/>
        </w:rPr>
        <w:fldChar w:fldCharType="begin"/>
      </w:r>
      <w:r w:rsidR="00601CCB" w:rsidRPr="0057034D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57034D">
        <w:rPr>
          <w:rFonts w:ascii="Arial" w:hAnsi="Arial" w:cs="Arial"/>
          <w:b/>
          <w:i/>
          <w:color w:val="0000FF"/>
        </w:rPr>
        <w:instrText>7</w:instrText>
      </w:r>
      <w:r w:rsidR="00601CCB" w:rsidRPr="0057034D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57034D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57034D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57034D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57034D">
        <w:rPr>
          <w:rFonts w:ascii="Arial" w:hAnsi="Arial" w:cs="Arial"/>
          <w:b/>
          <w:i/>
          <w:color w:val="0000FF"/>
        </w:rPr>
        <w:instrText>Estudiantil</w:instrText>
      </w:r>
      <w:r w:rsidR="005E1B28" w:rsidRPr="0057034D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57034D">
        <w:rPr>
          <w:rFonts w:ascii="Arial" w:hAnsi="Arial" w:cs="Arial"/>
          <w:b/>
          <w:i/>
          <w:color w:val="0000FF"/>
        </w:rPr>
        <w:instrText>C</w:instrText>
      </w:r>
      <w:r w:rsidR="005E1B28" w:rsidRPr="0057034D">
        <w:rPr>
          <w:rFonts w:ascii="Arial" w:hAnsi="Arial" w:cs="Arial"/>
          <w:b/>
          <w:i/>
          <w:color w:val="0000FF"/>
        </w:rPr>
        <w:instrText>.</w:instrText>
      </w:r>
      <w:r w:rsidR="003F3995" w:rsidRPr="0057034D">
        <w:rPr>
          <w:rFonts w:ascii="Arial" w:hAnsi="Arial" w:cs="Arial"/>
          <w:b/>
          <w:i/>
          <w:color w:val="0000FF"/>
        </w:rPr>
        <w:instrText>F</w:instrText>
      </w:r>
      <w:r w:rsidR="005E1B28" w:rsidRPr="0057034D">
        <w:rPr>
          <w:rFonts w:ascii="Arial" w:hAnsi="Arial" w:cs="Arial"/>
          <w:b/>
          <w:i/>
          <w:color w:val="0000FF"/>
        </w:rPr>
        <w:instrText>.</w:instrText>
      </w:r>
      <w:r w:rsidR="00601CCB" w:rsidRPr="0057034D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57034D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57034D">
        <w:rPr>
          <w:rFonts w:ascii="Arial" w:hAnsi="Arial" w:cs="Arial"/>
          <w:b/>
          <w:i/>
          <w:color w:val="0000FF"/>
        </w:rPr>
        <w:fldChar w:fldCharType="separate"/>
      </w:r>
      <w:r w:rsidR="00601CCB" w:rsidRPr="0057034D">
        <w:rPr>
          <w:rFonts w:ascii="Arial" w:hAnsi="Arial" w:cs="Arial"/>
          <w:b/>
          <w:i/>
          <w:color w:val="0000FF"/>
        </w:rPr>
        <w:t>C</w:t>
      </w:r>
      <w:r w:rsidR="003D44F2" w:rsidRPr="0057034D">
        <w:rPr>
          <w:rFonts w:ascii="Arial" w:hAnsi="Arial" w:cs="Arial"/>
          <w:b/>
          <w:i/>
          <w:color w:val="0000FF"/>
        </w:rPr>
        <w:t>ódigo</w:t>
      </w:r>
      <w:r w:rsidR="00CB27C5" w:rsidRPr="0057034D">
        <w:rPr>
          <w:rFonts w:ascii="Arial" w:hAnsi="Arial" w:cs="Arial"/>
          <w:b/>
          <w:i/>
          <w:color w:val="0000FF"/>
        </w:rPr>
        <w:t xml:space="preserve"> </w:t>
      </w:r>
      <w:r w:rsidR="00E13175" w:rsidRPr="0057034D">
        <w:rPr>
          <w:rFonts w:ascii="Arial" w:hAnsi="Arial" w:cs="Arial"/>
          <w:b/>
          <w:i/>
          <w:color w:val="0000FF"/>
        </w:rPr>
        <w:t>de Matrícula</w:t>
      </w:r>
      <w:r w:rsidR="00601CCB" w:rsidRPr="0057034D">
        <w:rPr>
          <w:rFonts w:ascii="Arial" w:hAnsi="Arial" w:cs="Arial"/>
          <w:b/>
          <w:i/>
          <w:color w:val="0000FF"/>
        </w:rPr>
        <w:fldChar w:fldCharType="end"/>
      </w:r>
      <w:r w:rsidR="00390801" w:rsidRPr="0057034D">
        <w:rPr>
          <w:rFonts w:ascii="Arial" w:hAnsi="Arial" w:cs="Arial"/>
          <w:color w:val="0000FF"/>
        </w:rPr>
        <w:t>,</w:t>
      </w:r>
      <w:r w:rsidR="00F83C2E" w:rsidRPr="0057034D">
        <w:rPr>
          <w:rFonts w:ascii="Arial" w:hAnsi="Arial" w:cs="Arial"/>
        </w:rPr>
        <w:t xml:space="preserve"> </w:t>
      </w:r>
      <w:r w:rsidR="00CB1F00" w:rsidRPr="0057034D">
        <w:rPr>
          <w:rFonts w:ascii="Arial" w:hAnsi="Arial" w:cs="Arial"/>
        </w:rPr>
        <w:t>estudiante</w:t>
      </w:r>
      <w:r w:rsidR="00450428" w:rsidRPr="0057034D">
        <w:rPr>
          <w:rFonts w:ascii="Arial" w:hAnsi="Arial" w:cs="Arial"/>
        </w:rPr>
        <w:t xml:space="preserve"> de la Facultad de </w:t>
      </w:r>
      <w:bookmarkStart w:id="4" w:name="Facultad"/>
      <w:r w:rsidR="00450428" w:rsidRPr="0057034D">
        <w:rPr>
          <w:rFonts w:ascii="Arial" w:hAnsi="Arial" w:cs="Arial"/>
          <w:b/>
          <w:i/>
          <w:color w:val="0000FF"/>
        </w:rPr>
        <w:fldChar w:fldCharType="begin"/>
      </w:r>
      <w:r w:rsidR="00450428" w:rsidRPr="0057034D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57034D">
        <w:rPr>
          <w:rFonts w:ascii="Arial" w:hAnsi="Arial" w:cs="Arial"/>
          <w:b/>
          <w:i/>
          <w:color w:val="0000FF"/>
        </w:rPr>
        <w:instrText>8</w:instrText>
      </w:r>
      <w:r w:rsidR="00450428" w:rsidRPr="0057034D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57034D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57034D">
        <w:rPr>
          <w:rFonts w:ascii="Arial" w:hAnsi="Arial" w:cs="Arial"/>
          <w:b/>
          <w:i/>
          <w:color w:val="0000FF"/>
        </w:rPr>
        <w:fldChar w:fldCharType="separate"/>
      </w:r>
      <w:r w:rsidR="00450428" w:rsidRPr="0057034D">
        <w:rPr>
          <w:rFonts w:ascii="Arial" w:hAnsi="Arial" w:cs="Arial"/>
          <w:b/>
          <w:i/>
          <w:color w:val="0000FF"/>
        </w:rPr>
        <w:t>Facultad del candidat</w:t>
      </w:r>
      <w:r w:rsidR="003D44F2" w:rsidRPr="0057034D">
        <w:rPr>
          <w:rFonts w:ascii="Arial" w:hAnsi="Arial" w:cs="Arial"/>
          <w:b/>
          <w:i/>
          <w:color w:val="0000FF"/>
        </w:rPr>
        <w:t>o</w:t>
      </w:r>
      <w:r w:rsidR="00450428" w:rsidRPr="0057034D">
        <w:rPr>
          <w:rFonts w:ascii="Arial" w:hAnsi="Arial" w:cs="Arial"/>
          <w:b/>
          <w:i/>
          <w:color w:val="0000FF"/>
        </w:rPr>
        <w:t>(</w:t>
      </w:r>
      <w:r w:rsidR="003D44F2" w:rsidRPr="0057034D">
        <w:rPr>
          <w:rFonts w:ascii="Arial" w:hAnsi="Arial" w:cs="Arial"/>
          <w:b/>
          <w:i/>
          <w:color w:val="0000FF"/>
        </w:rPr>
        <w:t>a</w:t>
      </w:r>
      <w:r w:rsidR="00450428" w:rsidRPr="0057034D">
        <w:rPr>
          <w:rFonts w:ascii="Arial" w:hAnsi="Arial" w:cs="Arial"/>
          <w:b/>
          <w:i/>
          <w:color w:val="0000FF"/>
        </w:rPr>
        <w:t>)</w:t>
      </w:r>
      <w:r w:rsidR="00450428" w:rsidRPr="0057034D">
        <w:rPr>
          <w:rFonts w:ascii="Arial" w:hAnsi="Arial" w:cs="Arial"/>
          <w:b/>
          <w:i/>
          <w:color w:val="0000FF"/>
        </w:rPr>
        <w:fldChar w:fldCharType="end"/>
      </w:r>
      <w:bookmarkEnd w:id="4"/>
      <w:r w:rsidR="00C809BA" w:rsidRPr="0057034D">
        <w:rPr>
          <w:rFonts w:ascii="Arial" w:hAnsi="Arial" w:cs="Arial"/>
        </w:rPr>
        <w:t xml:space="preserve"> </w:t>
      </w:r>
      <w:r w:rsidR="00CB1F00" w:rsidRPr="0057034D">
        <w:rPr>
          <w:rFonts w:ascii="Arial" w:hAnsi="Arial" w:cs="Arial"/>
        </w:rPr>
        <w:t xml:space="preserve">me presento </w:t>
      </w:r>
      <w:r w:rsidR="00F83C2E" w:rsidRPr="0057034D">
        <w:rPr>
          <w:rFonts w:ascii="Arial" w:hAnsi="Arial" w:cs="Arial"/>
        </w:rPr>
        <w:t xml:space="preserve">como </w:t>
      </w:r>
      <w:r w:rsidR="00084357" w:rsidRPr="0057034D">
        <w:rPr>
          <w:rFonts w:ascii="Arial" w:hAnsi="Arial" w:cs="Arial"/>
        </w:rPr>
        <w:fldChar w:fldCharType="begin"/>
      </w:r>
      <w:r w:rsidR="00084357" w:rsidRPr="0057034D">
        <w:rPr>
          <w:rFonts w:ascii="Arial" w:hAnsi="Arial" w:cs="Arial"/>
        </w:rPr>
        <w:instrText xml:space="preserve"> IF Sexo = "F" "candidata" "candidato" \* MERGEFORMAT </w:instrText>
      </w:r>
      <w:r w:rsidR="00084357" w:rsidRPr="0057034D">
        <w:rPr>
          <w:rFonts w:ascii="Arial" w:hAnsi="Arial" w:cs="Arial"/>
        </w:rPr>
        <w:fldChar w:fldCharType="separate"/>
      </w:r>
      <w:r w:rsidR="00084357" w:rsidRPr="0057034D">
        <w:rPr>
          <w:rFonts w:ascii="Arial" w:hAnsi="Arial" w:cs="Arial"/>
          <w:noProof/>
        </w:rPr>
        <w:t>candidato</w:t>
      </w:r>
      <w:r w:rsidR="00084357" w:rsidRPr="0057034D">
        <w:rPr>
          <w:rFonts w:ascii="Arial" w:hAnsi="Arial" w:cs="Arial"/>
        </w:rPr>
        <w:fldChar w:fldCharType="end"/>
      </w:r>
      <w:r w:rsidR="00CB1F00" w:rsidRPr="0057034D">
        <w:rPr>
          <w:rFonts w:ascii="Arial" w:hAnsi="Arial" w:cs="Arial"/>
        </w:rPr>
        <w:t xml:space="preserve"> al cargo de </w:t>
      </w:r>
      <w:r w:rsidR="006330BF" w:rsidRPr="0057034D">
        <w:rPr>
          <w:rFonts w:ascii="Arial" w:hAnsi="Arial" w:cs="Arial"/>
        </w:rPr>
        <w:t xml:space="preserve">representante estudiantil ante el Consejo de Facultad </w:t>
      </w:r>
      <w:r w:rsidR="006330BF" w:rsidRPr="0057034D">
        <w:rPr>
          <w:rFonts w:ascii="Arial" w:hAnsi="Arial" w:cs="Arial"/>
          <w:b/>
          <w:color w:val="0000FF"/>
        </w:rPr>
        <w:t>«</w:t>
      </w:r>
      <w:r w:rsidR="006330BF" w:rsidRPr="0057034D">
        <w:rPr>
          <w:rFonts w:ascii="Arial" w:hAnsi="Arial" w:cs="Arial"/>
          <w:b/>
          <w:i/>
          <w:color w:val="0000FF"/>
        </w:rPr>
        <w:fldChar w:fldCharType="begin"/>
      </w:r>
      <w:r w:rsidR="006330BF" w:rsidRPr="0057034D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6330BF" w:rsidRPr="0057034D">
        <w:rPr>
          <w:rFonts w:ascii="Arial" w:hAnsi="Arial" w:cs="Arial"/>
          <w:b/>
          <w:i/>
          <w:color w:val="0000FF"/>
        </w:rPr>
        <w:fldChar w:fldCharType="separate"/>
      </w:r>
      <w:r w:rsidR="006330BF" w:rsidRPr="0057034D">
        <w:rPr>
          <w:rFonts w:ascii="Arial" w:hAnsi="Arial" w:cs="Arial"/>
          <w:b/>
          <w:i/>
          <w:color w:val="0000FF"/>
        </w:rPr>
        <w:t>Nombre de Facultad</w:t>
      </w:r>
      <w:r w:rsidR="006330BF" w:rsidRPr="0057034D">
        <w:rPr>
          <w:rFonts w:ascii="Arial" w:hAnsi="Arial" w:cs="Arial"/>
          <w:b/>
          <w:i/>
          <w:color w:val="0000FF"/>
        </w:rPr>
        <w:fldChar w:fldCharType="end"/>
      </w:r>
      <w:r w:rsidR="006330BF" w:rsidRPr="0057034D">
        <w:rPr>
          <w:rFonts w:ascii="Arial" w:hAnsi="Arial" w:cs="Arial"/>
          <w:b/>
          <w:color w:val="0000FF"/>
        </w:rPr>
        <w:t>»</w:t>
      </w:r>
      <w:r w:rsidR="006330BF" w:rsidRPr="0057034D">
        <w:rPr>
          <w:rFonts w:ascii="Arial" w:hAnsi="Arial" w:cs="Arial"/>
        </w:rPr>
        <w:t xml:space="preserve">, </w:t>
      </w:r>
      <w:r w:rsidR="00E72CAC" w:rsidRPr="0057034D">
        <w:rPr>
          <w:rFonts w:ascii="Arial" w:hAnsi="Arial" w:cs="Arial"/>
          <w:b/>
        </w:rPr>
        <w:t>de la Universidad Nacional Mayor de San Marcos</w:t>
      </w:r>
      <w:r w:rsidR="00E72CAC" w:rsidRPr="0057034D">
        <w:rPr>
          <w:rFonts w:ascii="Arial" w:hAnsi="Arial" w:cs="Arial"/>
        </w:rPr>
        <w:t>, en</w:t>
      </w:r>
      <w:r w:rsidR="00F56D63" w:rsidRPr="0057034D">
        <w:rPr>
          <w:rFonts w:ascii="Arial" w:hAnsi="Arial" w:cs="Arial"/>
        </w:rPr>
        <w:t xml:space="preserve"> la lista</w:t>
      </w:r>
      <w:r w:rsidR="0039227C" w:rsidRPr="0057034D">
        <w:rPr>
          <w:rFonts w:ascii="Arial" w:hAnsi="Arial" w:cs="Arial"/>
        </w:rPr>
        <w:t xml:space="preserve"> </w:t>
      </w:r>
      <w:r w:rsidRPr="0057034D">
        <w:rPr>
          <w:rFonts w:ascii="Arial" w:hAnsi="Arial" w:cs="Arial"/>
          <w:b/>
          <w:color w:val="0000FF"/>
        </w:rPr>
        <w:t>«</w:t>
      </w:r>
      <w:r w:rsidR="0039227C" w:rsidRPr="0057034D">
        <w:rPr>
          <w:rFonts w:ascii="Arial" w:hAnsi="Arial" w:cs="Arial"/>
          <w:b/>
          <w:i/>
          <w:color w:val="0000FF"/>
        </w:rPr>
        <w:fldChar w:fldCharType="begin"/>
      </w:r>
      <w:r w:rsidR="0039227C" w:rsidRPr="0057034D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39227C" w:rsidRPr="0057034D">
        <w:rPr>
          <w:rFonts w:ascii="Arial" w:hAnsi="Arial" w:cs="Arial"/>
          <w:b/>
          <w:i/>
          <w:color w:val="0000FF"/>
        </w:rPr>
        <w:fldChar w:fldCharType="separate"/>
      </w:r>
      <w:r w:rsidR="0039227C" w:rsidRPr="0057034D">
        <w:rPr>
          <w:rFonts w:ascii="Arial" w:hAnsi="Arial" w:cs="Arial"/>
          <w:b/>
          <w:i/>
          <w:color w:val="0000FF"/>
        </w:rPr>
        <w:t>Nombre de Lista</w:t>
      </w:r>
      <w:r w:rsidR="0039227C" w:rsidRPr="0057034D">
        <w:rPr>
          <w:rFonts w:ascii="Arial" w:hAnsi="Arial" w:cs="Arial"/>
          <w:b/>
          <w:i/>
          <w:color w:val="0000FF"/>
        </w:rPr>
        <w:fldChar w:fldCharType="end"/>
      </w:r>
      <w:r w:rsidRPr="0057034D">
        <w:rPr>
          <w:rFonts w:ascii="Arial" w:hAnsi="Arial" w:cs="Arial"/>
          <w:b/>
          <w:color w:val="0000FF"/>
        </w:rPr>
        <w:t>»</w:t>
      </w:r>
      <w:r w:rsidR="003D44F2" w:rsidRPr="0057034D">
        <w:rPr>
          <w:rFonts w:ascii="Arial" w:hAnsi="Arial" w:cs="Arial"/>
        </w:rPr>
        <w:t xml:space="preserve">, </w:t>
      </w:r>
      <w:r w:rsidR="00E72CAC" w:rsidRPr="0057034D">
        <w:rPr>
          <w:rFonts w:ascii="Arial" w:hAnsi="Arial" w:cs="Arial"/>
        </w:rPr>
        <w:t xml:space="preserve">cumpliendo con los requisitos, </w:t>
      </w:r>
      <w:r w:rsidR="001B2223" w:rsidRPr="0057034D">
        <w:rPr>
          <w:rFonts w:ascii="Arial" w:hAnsi="Arial" w:cs="Arial"/>
        </w:rPr>
        <w:t xml:space="preserve">declaro </w:t>
      </w:r>
      <w:r w:rsidR="006D6779" w:rsidRPr="0057034D">
        <w:rPr>
          <w:rFonts w:ascii="Arial" w:hAnsi="Arial" w:cs="Arial"/>
          <w:b/>
        </w:rPr>
        <w:t>BAJO JURAMENTO:</w:t>
      </w:r>
    </w:p>
    <w:p w14:paraId="55610C48" w14:textId="77777777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327C7206" w14:textId="4918DB3C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69125474" w14:textId="162CFD9B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30BDE077" w14:textId="25D26FEF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13871C95" w14:textId="3ED3536A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6E7C3247" w14:textId="3F144786" w:rsidR="001B6F4E" w:rsidRPr="0057034D" w:rsidRDefault="00A127B1" w:rsidP="0057034D">
      <w:pPr>
        <w:spacing w:line="360" w:lineRule="auto"/>
        <w:jc w:val="both"/>
        <w:rPr>
          <w:rFonts w:ascii="Arial" w:hAnsi="Arial" w:cs="Arial"/>
        </w:rPr>
      </w:pPr>
      <w:r w:rsidRPr="0057034D">
        <w:rPr>
          <w:rFonts w:ascii="Arial" w:hAnsi="Arial" w:cs="Arial"/>
        </w:rPr>
        <w:t>Asimismo, d</w:t>
      </w:r>
      <w:r w:rsidR="001B6F4E" w:rsidRPr="0057034D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2DA1D258" w14:textId="3D677895" w:rsidR="001B2223" w:rsidRPr="001B6F4E" w:rsidRDefault="0057034D" w:rsidP="001B6F4E">
      <w:pPr>
        <w:jc w:val="both"/>
        <w:rPr>
          <w:rFonts w:ascii="Utsaah" w:hAnsi="Utsaah" w:cs="Utsaah"/>
          <w:sz w:val="28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0D06B6E" wp14:editId="025AB679">
                <wp:simplePos x="0" y="0"/>
                <wp:positionH relativeFrom="column">
                  <wp:posOffset>4058603</wp:posOffset>
                </wp:positionH>
                <wp:positionV relativeFrom="paragraph">
                  <wp:posOffset>164465</wp:posOffset>
                </wp:positionV>
                <wp:extent cx="1076325" cy="1617345"/>
                <wp:effectExtent l="0" t="0" r="9525" b="1905"/>
                <wp:wrapTight wrapText="bothSides">
                  <wp:wrapPolygon edited="0">
                    <wp:start x="1529" y="0"/>
                    <wp:lineTo x="1147" y="509"/>
                    <wp:lineTo x="0" y="21371"/>
                    <wp:lineTo x="21409" y="21371"/>
                    <wp:lineTo x="21409" y="13230"/>
                    <wp:lineTo x="19880" y="509"/>
                    <wp:lineTo x="19497" y="0"/>
                    <wp:lineTo x="152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325" cy="1617345"/>
                          <a:chOff x="-47625" y="0"/>
                          <a:chExt cx="1076325" cy="1617784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-47625" y="952499"/>
                            <a:ext cx="1076325" cy="66528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A1C0C" w14:textId="5C4597A0" w:rsidR="00F649F3" w:rsidRPr="00E60002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IMPRESIÓN DACTILAR</w:t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br/>
                                <w:t xml:space="preserve">( Índice </w:t>
                              </w:r>
                              <w:r w:rsidR="00614BC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D06B6E" id="Grupo 1" o:spid="_x0000_s1028" style="position:absolute;left:0;text-align:left;margin-left:319.6pt;margin-top:12.95pt;width:84.75pt;height:127.35pt;z-index:251668480;mso-width-relative:margin;mso-height-relative:margin" coordorigin="-476" coordsize="10763,16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">
                <v:roundrect id="Rectángulo redondeado 16" o:spid="_x0000_s1029" style="position:absolute;left:-476;top:9524;width:10763;height:66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09BA1C0C" w14:textId="5C4597A0" w:rsidR="00F649F3" w:rsidRPr="00E60002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IMPRESIÓN DACTILAR</w:t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br/>
                          <w:t xml:space="preserve">( Índice </w:t>
                        </w:r>
                        <w:r w:rsidR="00614BC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57034D">
        <w:rPr>
          <w:rFonts w:ascii="Arial" w:hAnsi="Arial" w:cs="Arial"/>
        </w:rPr>
        <w:t>Atentamente</w:t>
      </w:r>
      <w:r>
        <w:rPr>
          <w:rFonts w:ascii="Utsaah" w:hAnsi="Utsaah" w:cs="Utsaah"/>
          <w:sz w:val="28"/>
        </w:rPr>
        <w:t>,</w:t>
      </w:r>
    </w:p>
    <w:p w14:paraId="472C6A9E" w14:textId="066A7718" w:rsidR="00F649F3" w:rsidRDefault="00CA3E8D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  <w:r w:rsidRPr="005C7F9A">
        <w:rPr>
          <w:rFonts w:ascii="Utsaah" w:hAnsi="Utsaah" w:cs="Utsaah"/>
          <w:color w:val="000000" w:themeColor="text1"/>
        </w:rPr>
        <w:tab/>
      </w:r>
    </w:p>
    <w:p w14:paraId="0E030F3C" w14:textId="459A50E5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266C307D" w14:textId="4C1E2FCA" w:rsidR="009312B0" w:rsidRDefault="0057034D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4DEB90" wp14:editId="318486E2">
                <wp:simplePos x="0" y="0"/>
                <wp:positionH relativeFrom="column">
                  <wp:posOffset>308610</wp:posOffset>
                </wp:positionH>
                <wp:positionV relativeFrom="paragraph">
                  <wp:posOffset>132715</wp:posOffset>
                </wp:positionV>
                <wp:extent cx="3105150" cy="803275"/>
                <wp:effectExtent l="0" t="0" r="0" b="0"/>
                <wp:wrapThrough wrapText="bothSides">
                  <wp:wrapPolygon edited="0">
                    <wp:start x="1060" y="0"/>
                    <wp:lineTo x="133" y="3074"/>
                    <wp:lineTo x="0" y="21002"/>
                    <wp:lineTo x="21467" y="21002"/>
                    <wp:lineTo x="21335" y="3074"/>
                    <wp:lineTo x="21070" y="0"/>
                    <wp:lineTo x="1060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803275"/>
                          <a:chOff x="-281919" y="138446"/>
                          <a:chExt cx="2247900" cy="804615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281919" y="208999"/>
                            <a:ext cx="2247900" cy="73406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BCEBA6" w14:textId="77777777" w:rsidR="006D6E04" w:rsidRPr="00234687" w:rsidRDefault="00F649F3" w:rsidP="006D6E0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00" w:themeColor="text1"/>
                                </w:rPr>
                              </w:pPr>
                              <w:r w:rsidRPr="00EE330C"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bookmarkStart w:id="5" w:name="_Hlk106095788"/>
                              <w:bookmarkStart w:id="6" w:name="_Hlk106095789"/>
                              <w:r w:rsidR="006D6E04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(</w:t>
                              </w:r>
                              <w:r w:rsidR="006D6E04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a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Nombres y Apellidos del</w:t>
                              </w:r>
                              <w:r w:rsidR="006D6E04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 xml:space="preserve"> candidato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(</w:t>
                              </w:r>
                              <w:r w:rsidR="006D6E04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a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)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br/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D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oc. Identidad y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N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úmero: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FF"/>
                                </w:rPr>
                                <w:t>Del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FF"/>
                                </w:rPr>
                                <w:t xml:space="preserve"> candidato (a)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  <w:bookmarkEnd w:id="5"/>
                              <w:bookmarkEnd w:id="6"/>
                            </w:p>
                            <w:p w14:paraId="01FD7A9A" w14:textId="2CA906A3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142874" y="138446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DEB90" id="10 Grupo" o:spid="_x0000_s1031" style="position:absolute;margin-left:24.3pt;margin-top:10.45pt;width:244.5pt;height:63.25pt;z-index:251665408;mso-width-relative:margin;mso-height-relative:margin" coordorigin="-2819,1384" coordsize="22479,8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">
                <v:roundrect id="Rectángulo redondeado 12" o:spid="_x0000_s1032" style="position:absolute;left:-2819;top:2089;width:22478;height:73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2ABCEBA6" w14:textId="77777777" w:rsidR="006D6E04" w:rsidRPr="00234687" w:rsidRDefault="00F649F3" w:rsidP="006D6E04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00" w:themeColor="text1"/>
                          </w:rPr>
                        </w:pPr>
                        <w:r w:rsidRPr="00EE330C"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  <w:t xml:space="preserve"> </w:t>
                        </w:r>
                        <w:bookmarkStart w:id="7" w:name="_Hlk106095788"/>
                        <w:bookmarkStart w:id="8" w:name="_Hlk106095789"/>
                        <w:r w:rsidR="006D6E04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</w:t>
                        </w:r>
                        <w:r w:rsidR="006D6E04" w:rsidRPr="00234687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(</w:t>
                        </w:r>
                        <w:r w:rsidR="006D6E04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a</w:t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Nombres y Apellidos del</w:t>
                        </w:r>
                        <w:r w:rsidR="006D6E04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 xml:space="preserve"> candidato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(</w:t>
                        </w:r>
                        <w:r w:rsidR="006D6E04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a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)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br/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D</w:t>
                        </w:r>
                        <w:r w:rsidR="006D6E04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oc. Identidad y </w:t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N</w:t>
                        </w:r>
                        <w:r w:rsidR="006D6E04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úmero: </w:t>
                        </w:r>
                        <w:r w:rsidR="006D6E04" w:rsidRPr="00234687">
                          <w:rPr>
                            <w:rFonts w:ascii="Utsaah" w:hAnsi="Utsaah" w:cs="Utsaah"/>
                            <w:color w:val="0000FF"/>
                          </w:rPr>
                          <w:t>Del</w:t>
                        </w:r>
                        <w:r w:rsidR="006D6E04">
                          <w:rPr>
                            <w:rFonts w:ascii="Utsaah" w:hAnsi="Utsaah" w:cs="Utsaah"/>
                            <w:color w:val="0000FF"/>
                          </w:rPr>
                          <w:t xml:space="preserve"> candidato (a)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  <w:bookmarkEnd w:id="7"/>
                        <w:bookmarkEnd w:id="8"/>
                      </w:p>
                      <w:p w14:paraId="01FD7A9A" w14:textId="2CA906A3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1428,1384" to="18764,1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1F8CEE06" w14:textId="39F15AA4" w:rsidR="00A5028E" w:rsidRDefault="00A5028E" w:rsidP="002364C0">
      <w:pPr>
        <w:rPr>
          <w:rFonts w:ascii="Utsaah" w:hAnsi="Utsaah" w:cs="Utsaah"/>
        </w:rPr>
      </w:pPr>
    </w:p>
    <w:p w14:paraId="7B2F1260" w14:textId="57E0F40B" w:rsidR="007C47CD" w:rsidRDefault="007C47CD" w:rsidP="002364C0">
      <w:pPr>
        <w:rPr>
          <w:rFonts w:ascii="Utsaah" w:hAnsi="Utsaah" w:cs="Utsaah"/>
        </w:rPr>
      </w:pPr>
    </w:p>
    <w:sectPr w:rsidR="007C47CD" w:rsidSect="00471EC6">
      <w:footerReference w:type="default" r:id="rId10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A3ABF" w14:textId="77777777" w:rsidR="00DE757A" w:rsidRDefault="00DE757A" w:rsidP="005D3A40">
      <w:pPr>
        <w:spacing w:after="0" w:line="240" w:lineRule="auto"/>
      </w:pPr>
      <w:r>
        <w:separator/>
      </w:r>
    </w:p>
  </w:endnote>
  <w:endnote w:type="continuationSeparator" w:id="0">
    <w:p w14:paraId="7D17E8DA" w14:textId="77777777" w:rsidR="00DE757A" w:rsidRDefault="00DE757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5C8CD9D2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A355DE6" w14:textId="579E43B2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C600976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7B57C396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70F75BE2" w14:textId="71ECE508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5A0EE2">
            <w:rPr>
              <w:rFonts w:ascii="Arial" w:hAnsi="Arial" w:cs="Arial"/>
              <w:noProof/>
              <w:color w:val="808080" w:themeColor="background1" w:themeShade="80"/>
              <w:sz w:val="16"/>
            </w:rPr>
            <w:t>1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5A0EE2">
            <w:rPr>
              <w:rFonts w:ascii="Arial" w:hAnsi="Arial" w:cs="Arial"/>
              <w:noProof/>
              <w:color w:val="808080" w:themeColor="background1" w:themeShade="80"/>
              <w:sz w:val="16"/>
            </w:rPr>
            <w:t>1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="00F9560D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228D3CB6" w14:textId="6D97E871" w:rsidR="00882E34" w:rsidRPr="00603D3E" w:rsidRDefault="005A0EE2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8E01A4" wp14:editId="1DB82BE9">
              <wp:simplePos x="0" y="0"/>
              <wp:positionH relativeFrom="margin">
                <wp:align>center</wp:align>
              </wp:positionH>
              <wp:positionV relativeFrom="paragraph">
                <wp:posOffset>-161534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1B56D1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7pt" to="453.5pt,-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BRLWmX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9B108" w14:textId="77777777" w:rsidR="00DE757A" w:rsidRDefault="00DE757A" w:rsidP="005D3A40">
      <w:pPr>
        <w:spacing w:after="0" w:line="240" w:lineRule="auto"/>
      </w:pPr>
      <w:r>
        <w:separator/>
      </w:r>
    </w:p>
  </w:footnote>
  <w:footnote w:type="continuationSeparator" w:id="0">
    <w:p w14:paraId="6AC813A7" w14:textId="77777777" w:rsidR="00DE757A" w:rsidRDefault="00DE757A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176273">
    <w:abstractNumId w:val="1"/>
  </w:num>
  <w:num w:numId="2" w16cid:durableId="746540459">
    <w:abstractNumId w:val="3"/>
  </w:num>
  <w:num w:numId="3" w16cid:durableId="18341013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6344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7027"/>
    <w:rsid w:val="000235C3"/>
    <w:rsid w:val="0002437B"/>
    <w:rsid w:val="000304EF"/>
    <w:rsid w:val="000324CC"/>
    <w:rsid w:val="00034926"/>
    <w:rsid w:val="000567E2"/>
    <w:rsid w:val="00067AD1"/>
    <w:rsid w:val="00080127"/>
    <w:rsid w:val="00084357"/>
    <w:rsid w:val="00086BE1"/>
    <w:rsid w:val="0009003F"/>
    <w:rsid w:val="0009112B"/>
    <w:rsid w:val="0009265F"/>
    <w:rsid w:val="000B07AD"/>
    <w:rsid w:val="000B2AB2"/>
    <w:rsid w:val="000C5A09"/>
    <w:rsid w:val="000E540F"/>
    <w:rsid w:val="00140FA2"/>
    <w:rsid w:val="00153FC0"/>
    <w:rsid w:val="00197599"/>
    <w:rsid w:val="001A2629"/>
    <w:rsid w:val="001B2223"/>
    <w:rsid w:val="001B607D"/>
    <w:rsid w:val="001B6F4E"/>
    <w:rsid w:val="001C4A1B"/>
    <w:rsid w:val="001C753C"/>
    <w:rsid w:val="001D284F"/>
    <w:rsid w:val="001D7566"/>
    <w:rsid w:val="001F09BB"/>
    <w:rsid w:val="00201B58"/>
    <w:rsid w:val="00202967"/>
    <w:rsid w:val="00210E3C"/>
    <w:rsid w:val="002364C0"/>
    <w:rsid w:val="00245C14"/>
    <w:rsid w:val="002628D6"/>
    <w:rsid w:val="00271F82"/>
    <w:rsid w:val="00273F56"/>
    <w:rsid w:val="0028232A"/>
    <w:rsid w:val="002854FA"/>
    <w:rsid w:val="00293984"/>
    <w:rsid w:val="00296642"/>
    <w:rsid w:val="002B41C6"/>
    <w:rsid w:val="002C07AB"/>
    <w:rsid w:val="002C74A2"/>
    <w:rsid w:val="002D2B23"/>
    <w:rsid w:val="002F5DF8"/>
    <w:rsid w:val="00315481"/>
    <w:rsid w:val="00333B52"/>
    <w:rsid w:val="00346914"/>
    <w:rsid w:val="00350699"/>
    <w:rsid w:val="00351787"/>
    <w:rsid w:val="00354DA9"/>
    <w:rsid w:val="00376C19"/>
    <w:rsid w:val="00390801"/>
    <w:rsid w:val="0039227C"/>
    <w:rsid w:val="003A0B06"/>
    <w:rsid w:val="003C1765"/>
    <w:rsid w:val="003D44F2"/>
    <w:rsid w:val="003F3995"/>
    <w:rsid w:val="00407EBB"/>
    <w:rsid w:val="00417F98"/>
    <w:rsid w:val="004453EC"/>
    <w:rsid w:val="00450428"/>
    <w:rsid w:val="0046558A"/>
    <w:rsid w:val="00471EC6"/>
    <w:rsid w:val="00485ED1"/>
    <w:rsid w:val="00492C91"/>
    <w:rsid w:val="004A41AA"/>
    <w:rsid w:val="004A6199"/>
    <w:rsid w:val="004C14B8"/>
    <w:rsid w:val="0050200B"/>
    <w:rsid w:val="00525E85"/>
    <w:rsid w:val="00530FAB"/>
    <w:rsid w:val="005472A8"/>
    <w:rsid w:val="0055396B"/>
    <w:rsid w:val="0055624B"/>
    <w:rsid w:val="00563B57"/>
    <w:rsid w:val="00567BBF"/>
    <w:rsid w:val="0057034D"/>
    <w:rsid w:val="00571EB0"/>
    <w:rsid w:val="005832D4"/>
    <w:rsid w:val="00585DC0"/>
    <w:rsid w:val="005869D9"/>
    <w:rsid w:val="005872E8"/>
    <w:rsid w:val="0059708D"/>
    <w:rsid w:val="005A0EE2"/>
    <w:rsid w:val="005A23D2"/>
    <w:rsid w:val="005A6919"/>
    <w:rsid w:val="005C374B"/>
    <w:rsid w:val="005C4055"/>
    <w:rsid w:val="005C7F9A"/>
    <w:rsid w:val="005D2645"/>
    <w:rsid w:val="005D3A40"/>
    <w:rsid w:val="005E1B28"/>
    <w:rsid w:val="005E4FA8"/>
    <w:rsid w:val="005F227C"/>
    <w:rsid w:val="00601CCB"/>
    <w:rsid w:val="00603D3E"/>
    <w:rsid w:val="00614BC6"/>
    <w:rsid w:val="00616EA2"/>
    <w:rsid w:val="0062590C"/>
    <w:rsid w:val="006330BF"/>
    <w:rsid w:val="00636E21"/>
    <w:rsid w:val="00642F02"/>
    <w:rsid w:val="00656324"/>
    <w:rsid w:val="00663CC6"/>
    <w:rsid w:val="00685E24"/>
    <w:rsid w:val="00697BCF"/>
    <w:rsid w:val="006A1B6B"/>
    <w:rsid w:val="006A501F"/>
    <w:rsid w:val="006C5E17"/>
    <w:rsid w:val="006D6779"/>
    <w:rsid w:val="006D6E04"/>
    <w:rsid w:val="006E02BD"/>
    <w:rsid w:val="006E08BA"/>
    <w:rsid w:val="00704667"/>
    <w:rsid w:val="00711480"/>
    <w:rsid w:val="00722D9E"/>
    <w:rsid w:val="00733042"/>
    <w:rsid w:val="007554E7"/>
    <w:rsid w:val="007758A6"/>
    <w:rsid w:val="00794A29"/>
    <w:rsid w:val="007B0F3E"/>
    <w:rsid w:val="007B5FEF"/>
    <w:rsid w:val="007B723C"/>
    <w:rsid w:val="007C47CD"/>
    <w:rsid w:val="007F172C"/>
    <w:rsid w:val="007F57B2"/>
    <w:rsid w:val="008141B2"/>
    <w:rsid w:val="00820649"/>
    <w:rsid w:val="00832BF2"/>
    <w:rsid w:val="00835B0F"/>
    <w:rsid w:val="00842C51"/>
    <w:rsid w:val="008451A3"/>
    <w:rsid w:val="0087018E"/>
    <w:rsid w:val="00882E34"/>
    <w:rsid w:val="00892F50"/>
    <w:rsid w:val="008A1A79"/>
    <w:rsid w:val="008A4AC6"/>
    <w:rsid w:val="008D0737"/>
    <w:rsid w:val="008E179F"/>
    <w:rsid w:val="008E43F1"/>
    <w:rsid w:val="008F0B08"/>
    <w:rsid w:val="008F24C3"/>
    <w:rsid w:val="00900826"/>
    <w:rsid w:val="00903A67"/>
    <w:rsid w:val="009041E9"/>
    <w:rsid w:val="00910903"/>
    <w:rsid w:val="00912BE5"/>
    <w:rsid w:val="009312B0"/>
    <w:rsid w:val="00931363"/>
    <w:rsid w:val="009417DE"/>
    <w:rsid w:val="009444B3"/>
    <w:rsid w:val="00944C4A"/>
    <w:rsid w:val="00952104"/>
    <w:rsid w:val="00963588"/>
    <w:rsid w:val="00965DC8"/>
    <w:rsid w:val="009677B0"/>
    <w:rsid w:val="009850E3"/>
    <w:rsid w:val="00985531"/>
    <w:rsid w:val="009A0B7C"/>
    <w:rsid w:val="009B7251"/>
    <w:rsid w:val="009C3675"/>
    <w:rsid w:val="009E30B2"/>
    <w:rsid w:val="00A11A31"/>
    <w:rsid w:val="00A127B1"/>
    <w:rsid w:val="00A268C3"/>
    <w:rsid w:val="00A4152E"/>
    <w:rsid w:val="00A46AC1"/>
    <w:rsid w:val="00A5028E"/>
    <w:rsid w:val="00A91ECA"/>
    <w:rsid w:val="00A97FCC"/>
    <w:rsid w:val="00AB6569"/>
    <w:rsid w:val="00AD17BC"/>
    <w:rsid w:val="00AD6DA6"/>
    <w:rsid w:val="00AE201C"/>
    <w:rsid w:val="00AE328B"/>
    <w:rsid w:val="00AF3487"/>
    <w:rsid w:val="00B11EC8"/>
    <w:rsid w:val="00B325A1"/>
    <w:rsid w:val="00B35E3C"/>
    <w:rsid w:val="00B478AA"/>
    <w:rsid w:val="00B53DEF"/>
    <w:rsid w:val="00B64CF5"/>
    <w:rsid w:val="00B83441"/>
    <w:rsid w:val="00B845E2"/>
    <w:rsid w:val="00B959A9"/>
    <w:rsid w:val="00BB3C86"/>
    <w:rsid w:val="00BD791B"/>
    <w:rsid w:val="00BE1232"/>
    <w:rsid w:val="00C0388D"/>
    <w:rsid w:val="00C120A4"/>
    <w:rsid w:val="00C245A6"/>
    <w:rsid w:val="00C47443"/>
    <w:rsid w:val="00C63E8E"/>
    <w:rsid w:val="00C65B51"/>
    <w:rsid w:val="00C809BA"/>
    <w:rsid w:val="00C80C24"/>
    <w:rsid w:val="00CA1782"/>
    <w:rsid w:val="00CA3E8D"/>
    <w:rsid w:val="00CA6727"/>
    <w:rsid w:val="00CB1F00"/>
    <w:rsid w:val="00CB27C5"/>
    <w:rsid w:val="00CE3386"/>
    <w:rsid w:val="00CF1D37"/>
    <w:rsid w:val="00D00754"/>
    <w:rsid w:val="00D06AEA"/>
    <w:rsid w:val="00D07F53"/>
    <w:rsid w:val="00D153DC"/>
    <w:rsid w:val="00D15B4D"/>
    <w:rsid w:val="00D2029E"/>
    <w:rsid w:val="00D23735"/>
    <w:rsid w:val="00D55744"/>
    <w:rsid w:val="00D74329"/>
    <w:rsid w:val="00D942DB"/>
    <w:rsid w:val="00D96AA1"/>
    <w:rsid w:val="00DB01C0"/>
    <w:rsid w:val="00DB76B8"/>
    <w:rsid w:val="00DE757A"/>
    <w:rsid w:val="00DF18B6"/>
    <w:rsid w:val="00E00120"/>
    <w:rsid w:val="00E0148D"/>
    <w:rsid w:val="00E13175"/>
    <w:rsid w:val="00E14910"/>
    <w:rsid w:val="00E34504"/>
    <w:rsid w:val="00E53E09"/>
    <w:rsid w:val="00E60002"/>
    <w:rsid w:val="00E63BD4"/>
    <w:rsid w:val="00E67766"/>
    <w:rsid w:val="00E71C17"/>
    <w:rsid w:val="00E72CAC"/>
    <w:rsid w:val="00E87143"/>
    <w:rsid w:val="00E918FA"/>
    <w:rsid w:val="00EA3CD7"/>
    <w:rsid w:val="00EA74E5"/>
    <w:rsid w:val="00EB3DFB"/>
    <w:rsid w:val="00EB757E"/>
    <w:rsid w:val="00ED696C"/>
    <w:rsid w:val="00EE497F"/>
    <w:rsid w:val="00EE52E8"/>
    <w:rsid w:val="00F00069"/>
    <w:rsid w:val="00F01E97"/>
    <w:rsid w:val="00F202FD"/>
    <w:rsid w:val="00F24DAE"/>
    <w:rsid w:val="00F453F1"/>
    <w:rsid w:val="00F56D63"/>
    <w:rsid w:val="00F62549"/>
    <w:rsid w:val="00F649F3"/>
    <w:rsid w:val="00F73568"/>
    <w:rsid w:val="00F81254"/>
    <w:rsid w:val="00F83C2E"/>
    <w:rsid w:val="00F9560D"/>
    <w:rsid w:val="00FA1275"/>
    <w:rsid w:val="00FA7B17"/>
    <w:rsid w:val="00FC195D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FC9CAE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5091-30AA-4B3D-9361-735BFA7B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15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14</cp:revision>
  <cp:lastPrinted>2016-06-14T01:08:00Z</cp:lastPrinted>
  <dcterms:created xsi:type="dcterms:W3CDTF">2022-06-14T15:48:00Z</dcterms:created>
  <dcterms:modified xsi:type="dcterms:W3CDTF">2024-08-19T16:09:00Z</dcterms:modified>
</cp:coreProperties>
</file>